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North East Derbyshire</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North East Derbyshire</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North East Derbyshire</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North East Derbyshire</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North East Derbyshire</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6.4%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North East Derbyshire are estimated to have a score of 1-2 on the PGSI (low-risk gambling), whilst </w:t>
      </w:r>
      <w:r w:rsidRPr="00773DF7">
        <w:rPr>
          <w:rFonts w:ascii="Libre Franklin Light" w:hAnsi="Libre Franklin Light" w:cs="Calibri Light"/>
          <w:b/>
          <w:bCs/>
          <w:color w:val="C45911" w:themeColor="accent2" w:themeShade="BF"/>
        </w:rPr>
        <w:t xml:space="preserve">3.1%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2.2%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59.1% </w:t>
      </w:r>
      <w:r w:rsidRPr="004747BF">
        <w:rPr>
          <w:rFonts w:ascii="Libre Franklin Light" w:eastAsia="Times New Roman" w:hAnsi="Libre Franklin Light" w:cs="Calibri Light"/>
        </w:rPr>
        <w:t xml:space="preserve">of those respondents classified as PGSI 8+ in North East Derbyshire</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North East Derbyshire is estimated to be </w:t>
      </w:r>
      <w:r w:rsidRPr="00773DF7">
        <w:rPr>
          <w:rFonts w:ascii="Libre Franklin Light" w:eastAsia="Times New Roman" w:hAnsi="Libre Franklin Light" w:cs="Calibri Light"/>
          <w:b/>
          <w:bCs/>
          <w:color w:val="C45911" w:themeColor="accent2" w:themeShade="BF"/>
        </w:rPr>
        <w:t xml:space="preserve">£1,267,922</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North East Derbyshire</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lower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11.7%</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6.4%</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North East Derbyshire</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3.1%</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North East Derbyshire</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2.2%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lower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North East Derbyshire.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North East Derbyshire</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North East Derbyshire.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North East Derbyshire</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lower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6.2%</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lower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22.6%</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Derbyshire</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lower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59.1%</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North East Derbyshire.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North East Derbyshire</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4.7%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22.6%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North East Derbyshire</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similar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North East Derbyshire</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57.1%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North East Derbyshire</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North East Derbyshire</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North East Derbyshire</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£1,267,922</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North East Derbyshire</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£20,652</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£427,103</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£30,596</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£8,605</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£15,776</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£765,190</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£1,267,922</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North East Derbyshire</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North East Derbyshire</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17.4%</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16.2%</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2.7%</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1.5%</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North East Derbyshire</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51.4%</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North East Derbyshire</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lower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17.4%</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North East Derbyshire</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lower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16.2%</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Derbyshire</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lower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2.7%</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North East Derbyshire</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1.5%</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North East Derbyshire</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51.4%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North East Derbyshire</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C1166BBD-6325-4F49-B80A-AFC7EE125917}"/>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ies>
</file>